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LRAGTH-2026-01-19/0002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Gerätewagen Logistik 2 mit Ausrüstungsmodul Löschwasserversorgung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Lieferung eines Gerätewagens Logistik 2 mit Ausrüstungsmodul Löschwasserversorgung durch den Landkreis Gotha für den Standort 99887 Georgenthal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